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F1" w:rsidRDefault="00A103F1" w:rsidP="00A103F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УТВЕРЖДАЮ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 xml:space="preserve">Председатель комиссии </w:t>
      </w:r>
      <w:proofErr w:type="gramStart"/>
      <w:r w:rsidRPr="00A103F1">
        <w:rPr>
          <w:color w:val="000000"/>
          <w:sz w:val="28"/>
          <w:szCs w:val="28"/>
        </w:rPr>
        <w:t>по</w:t>
      </w:r>
      <w:proofErr w:type="gramEnd"/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проведению специальной оценки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условий труда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</w:p>
    <w:tbl>
      <w:tblPr>
        <w:tblStyle w:val="a3"/>
        <w:tblW w:w="591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76"/>
        <w:gridCol w:w="224"/>
        <w:gridCol w:w="4118"/>
      </w:tblGrid>
      <w:tr w:rsidR="00A103F1" w:rsidTr="00A103F1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com_boss"/>
            <w:bookmarkEnd w:id="0"/>
          </w:p>
        </w:tc>
        <w:tc>
          <w:tcPr>
            <w:tcW w:w="4075" w:type="dxa"/>
            <w:tcBorders>
              <w:bottom w:val="single" w:sz="4" w:space="0" w:color="auto"/>
            </w:tcBorders>
          </w:tcPr>
          <w:p w:rsidR="00A103F1" w:rsidRDefault="00034314" w:rsidP="002669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Колесникова </w:t>
            </w:r>
            <w:r w:rsidR="00266951">
              <w:rPr>
                <w:color w:val="000000"/>
                <w:sz w:val="28"/>
                <w:szCs w:val="28"/>
              </w:rPr>
              <w:t>Л.И.</w:t>
            </w:r>
          </w:p>
        </w:tc>
      </w:tr>
      <w:tr w:rsidR="00A103F1" w:rsidTr="00A103F1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:rsidR="00A103F1" w:rsidRPr="00034314" w:rsidRDefault="00A103F1" w:rsidP="00A103F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103F1">
              <w:rPr>
                <w:rFonts w:ascii="Times New Roman" w:hAnsi="Times New Roman"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113" w:type="dxa"/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A103F1" w:rsidRPr="00A103F1" w:rsidRDefault="00A103F1" w:rsidP="00A103F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103F1">
              <w:rPr>
                <w:rFonts w:ascii="Times New Roman" w:hAnsi="Times New Roman"/>
                <w:sz w:val="28"/>
                <w:szCs w:val="28"/>
                <w:vertAlign w:val="superscript"/>
              </w:rPr>
              <w:t>фамилия, инициалы</w:t>
            </w:r>
          </w:p>
        </w:tc>
      </w:tr>
    </w:tbl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«_</w:t>
      </w:r>
      <w:r w:rsidR="005324AB">
        <w:rPr>
          <w:color w:val="000000"/>
          <w:sz w:val="28"/>
          <w:szCs w:val="28"/>
        </w:rPr>
        <w:t>___</w:t>
      </w:r>
      <w:bookmarkStart w:id="1" w:name="_GoBack"/>
      <w:bookmarkEnd w:id="1"/>
      <w:r w:rsidRPr="00A103F1">
        <w:rPr>
          <w:color w:val="000000"/>
          <w:sz w:val="28"/>
          <w:szCs w:val="28"/>
        </w:rPr>
        <w:t>_»____</w:t>
      </w:r>
      <w:r w:rsidR="00C30DA5">
        <w:rPr>
          <w:color w:val="000000"/>
          <w:sz w:val="28"/>
          <w:szCs w:val="28"/>
          <w:lang w:val="en-US"/>
        </w:rPr>
        <w:t>__</w:t>
      </w:r>
      <w:r w:rsidRPr="00A103F1">
        <w:rPr>
          <w:color w:val="000000"/>
          <w:sz w:val="28"/>
          <w:szCs w:val="28"/>
        </w:rPr>
        <w:t>______ __</w:t>
      </w:r>
      <w:r w:rsidR="00C30DA5">
        <w:rPr>
          <w:color w:val="000000"/>
          <w:sz w:val="28"/>
          <w:szCs w:val="28"/>
          <w:lang w:val="en-US"/>
        </w:rPr>
        <w:t>_</w:t>
      </w:r>
      <w:r w:rsidRPr="00A103F1">
        <w:rPr>
          <w:color w:val="000000"/>
          <w:sz w:val="28"/>
          <w:szCs w:val="28"/>
        </w:rPr>
        <w:t>__ г.</w:t>
      </w:r>
    </w:p>
    <w:p w:rsidR="00A103F1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специальной оценки условий труда</w:t>
      </w:r>
      <w:r w:rsidRPr="000343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4314">
        <w:rPr>
          <w:rFonts w:ascii="Times New Roman" w:hAnsi="Times New Roman"/>
          <w:sz w:val="28"/>
          <w:szCs w:val="28"/>
        </w:rPr>
        <w:t>в</w:t>
      </w:r>
      <w:proofErr w:type="gramEnd"/>
    </w:p>
    <w:p w:rsidR="00034314" w:rsidRDefault="00A103F1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FE16A7"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instrText>org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="00FE16A7"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 xml:space="preserve"> </w:t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ab/>
        <w:t xml:space="preserve"> 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Государственном бюджетном </w:t>
      </w:r>
      <w:proofErr w:type="gramStart"/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>учреждении</w:t>
      </w:r>
      <w:proofErr w:type="gramEnd"/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здравоохранения </w:t>
      </w:r>
    </w:p>
    <w:p w:rsidR="00A103F1" w:rsidRPr="00A103F1" w:rsidRDefault="00034314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"Областной противотуберкулезный диспансер" </w:t>
      </w:r>
      <w:r w:rsidR="00FE16A7"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>   </w:t>
      </w:r>
      <w:r w:rsidR="00A103F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03F1">
        <w:rPr>
          <w:rFonts w:ascii="Times New Roman" w:hAnsi="Times New Roman"/>
          <w:sz w:val="28"/>
          <w:szCs w:val="28"/>
          <w:vertAlign w:val="subscript"/>
        </w:rPr>
        <w:br/>
      </w:r>
      <w:r w:rsidR="00A103F1" w:rsidRPr="00A103F1">
        <w:rPr>
          <w:rFonts w:ascii="Times New Roman" w:hAnsi="Times New Roman"/>
          <w:sz w:val="28"/>
          <w:szCs w:val="28"/>
          <w:vertAlign w:val="superscript"/>
        </w:rPr>
        <w:t>(полное наименование работодателя)</w:t>
      </w:r>
    </w:p>
    <w:p w:rsidR="00B23167" w:rsidRPr="00B23167" w:rsidRDefault="00A103F1" w:rsidP="00A103F1">
      <w:pPr>
        <w:pStyle w:val="a6"/>
        <w:jc w:val="center"/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266951">
        <w:fldChar w:fldCharType="begin"/>
      </w:r>
      <w:r w:rsidR="00266951">
        <w:instrText xml:space="preserve"> DOCVARIABLE "adr" \* MERGEFORMAT </w:instrText>
      </w:r>
      <w:r w:rsidR="00266951">
        <w:fldChar w:fldCharType="separate"/>
      </w:r>
      <w:r w:rsidR="00B23167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 xml:space="preserve"> 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440052, г. Пенза, ул. </w:t>
      </w:r>
      <w:proofErr w:type="gramStart"/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>Ново</w:t>
      </w:r>
      <w:r w:rsidR="00D4006E" w:rsidRPr="00D4006E">
        <w:rPr>
          <w:rFonts w:ascii="Times New Roman" w:hAnsi="Times New Roman"/>
          <w:i/>
          <w:color w:val="000000"/>
          <w:sz w:val="24"/>
          <w:szCs w:val="24"/>
          <w:u w:val="single"/>
        </w:rPr>
        <w:t>-</w:t>
      </w:r>
      <w:r w:rsidR="00D4006E">
        <w:rPr>
          <w:rFonts w:ascii="Times New Roman" w:hAnsi="Times New Roman"/>
          <w:i/>
          <w:color w:val="000000"/>
          <w:sz w:val="24"/>
          <w:szCs w:val="24"/>
          <w:u w:val="single"/>
        </w:rPr>
        <w:t>Т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>амбовская</w:t>
      </w:r>
      <w:proofErr w:type="gramEnd"/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, д.9 </w:t>
      </w:r>
      <w:r w:rsidR="00266951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</w:p>
    <w:p w:rsidR="00B23167" w:rsidRPr="00266951" w:rsidRDefault="00B23167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B23167"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Автоматный переулок, д. 2А</w:t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 xml:space="preserve">  </w:t>
      </w:r>
    </w:p>
    <w:p w:rsidR="00B23167" w:rsidRPr="00266951" w:rsidRDefault="00B23167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B23167"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ул. Суворова, д. 225</w:t>
      </w:r>
    </w:p>
    <w:p w:rsidR="00A103F1" w:rsidRPr="00A103F1" w:rsidRDefault="00B23167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B23167"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ул. Кордон Студеный, д. 42</w:t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A103F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03F1">
        <w:rPr>
          <w:rFonts w:ascii="Times New Roman" w:hAnsi="Times New Roman"/>
          <w:sz w:val="28"/>
          <w:szCs w:val="28"/>
          <w:vertAlign w:val="subscript"/>
        </w:rPr>
        <w:br/>
      </w:r>
      <w:r w:rsidR="00A103F1" w:rsidRPr="00A103F1">
        <w:rPr>
          <w:rFonts w:ascii="Times New Roman" w:hAnsi="Times New Roman"/>
          <w:sz w:val="28"/>
          <w:szCs w:val="28"/>
          <w:vertAlign w:val="superscript"/>
        </w:rPr>
        <w:t xml:space="preserve"> (место нахождения и осуществления деятельности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5324AB">
        <w:fldChar w:fldCharType="begin"/>
      </w:r>
      <w:r w:rsidR="005324AB">
        <w:instrText xml:space="preserve"> DOCVARIABLE "inn" \* MERGEFORMAT </w:instrText>
      </w:r>
      <w:r w:rsidR="005324AB">
        <w:fldChar w:fldCharType="separate"/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 xml:space="preserve"> </w:t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ab/>
        <w:t xml:space="preserve"> 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5837004708 </w:t>
      </w:r>
      <w:r w:rsidR="005324AB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(ИНН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5324AB">
        <w:fldChar w:fldCharType="begin"/>
      </w:r>
      <w:r w:rsidR="005324AB">
        <w:instrText xml:space="preserve"> DOCVARIABLE "ogrn" \* MERGEFORMAT </w:instrText>
      </w:r>
      <w:r w:rsidR="005324AB">
        <w:fldChar w:fldCharType="separate"/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 xml:space="preserve"> </w:t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ab/>
        <w:t xml:space="preserve"> 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1025801437310 </w:t>
      </w:r>
      <w:r w:rsidR="005324AB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(ОГРН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="005324AB">
        <w:fldChar w:fldCharType="begin"/>
      </w:r>
      <w:r w:rsidR="005324AB">
        <w:instrText xml:space="preserve"> DOCVARIABLE "okved" \* MERGEFORMAT </w:instrText>
      </w:r>
      <w:r w:rsidR="005324AB">
        <w:fldChar w:fldCharType="separate"/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 xml:space="preserve"> </w:t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ab/>
        <w:t xml:space="preserve"> </w:t>
      </w:r>
      <w:r w:rsidR="00034314" w:rsidRPr="00034314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ab/>
        <w:t xml:space="preserve"> 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85.11.1 </w:t>
      </w:r>
      <w:r w:rsidR="00034314"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 xml:space="preserve"> </w:t>
      </w:r>
      <w:r w:rsidR="005324AB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(код основного вида экономической деятельности по ОКВЭД)</w:t>
      </w:r>
    </w:p>
    <w:p w:rsidR="00A103F1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034314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034314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034314" w:rsidRDefault="00A103F1" w:rsidP="00A103F1">
      <w:r w:rsidRPr="003C5C39">
        <w:t>Члены комиссии по проведению специальной оценки условий труда:</w:t>
      </w:r>
    </w:p>
    <w:p w:rsidR="00A103F1" w:rsidRPr="00034314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4E51DC" w:rsidTr="00034314"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283" w:type="dxa"/>
            <w:vAlign w:val="bottom"/>
          </w:tcPr>
          <w:p w:rsidR="00A103F1" w:rsidRPr="004E51DC" w:rsidRDefault="00A103F1" w:rsidP="00A103F1">
            <w:pPr>
              <w:pStyle w:val="aa"/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4E51DC" w:rsidRDefault="00034314" w:rsidP="00A103F1">
            <w:pPr>
              <w:pStyle w:val="aa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4E51DC" w:rsidRDefault="00A103F1" w:rsidP="00A103F1">
            <w:pPr>
              <w:pStyle w:val="aa"/>
            </w:pPr>
          </w:p>
        </w:tc>
      </w:tr>
      <w:tr w:rsidR="00A103F1" w:rsidRPr="000905BE" w:rsidTr="00034314"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34314" w:rsidRPr="00034314" w:rsidTr="00034314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</w:tr>
      <w:tr w:rsidR="00034314" w:rsidRPr="00034314" w:rsidTr="00034314">
        <w:trPr>
          <w:trHeight w:val="284"/>
          <w:jc w:val="center"/>
        </w:trPr>
        <w:tc>
          <w:tcPr>
            <w:tcW w:w="2928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(дата)</w:t>
            </w:r>
          </w:p>
        </w:tc>
      </w:tr>
      <w:tr w:rsidR="00034314" w:rsidRPr="00034314" w:rsidTr="00034314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D4006E" w:rsidP="00A103F1">
            <w:pPr>
              <w:pStyle w:val="aa"/>
            </w:pPr>
            <w:r>
              <w:t>Скугар</w:t>
            </w:r>
            <w:r w:rsidR="00034314">
              <w:t>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</w:tr>
      <w:tr w:rsidR="00034314" w:rsidRPr="00034314" w:rsidTr="00034314">
        <w:trPr>
          <w:trHeight w:val="284"/>
          <w:jc w:val="center"/>
        </w:trPr>
        <w:tc>
          <w:tcPr>
            <w:tcW w:w="2928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4314" w:rsidRPr="00034314" w:rsidRDefault="00034314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(дата)</w:t>
            </w:r>
          </w:p>
        </w:tc>
      </w:tr>
      <w:tr w:rsidR="00034314" w:rsidRPr="00034314" w:rsidTr="00034314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DF6E2B" w:rsidP="00A103F1">
            <w:pPr>
              <w:pStyle w:val="aa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314" w:rsidRPr="00034314" w:rsidRDefault="00034314" w:rsidP="00A103F1">
            <w:pPr>
              <w:pStyle w:val="aa"/>
            </w:pPr>
          </w:p>
        </w:tc>
      </w:tr>
      <w:tr w:rsidR="00DF6E2B" w:rsidRPr="00034314" w:rsidTr="00034314">
        <w:trPr>
          <w:trHeight w:val="284"/>
          <w:jc w:val="center"/>
        </w:trPr>
        <w:tc>
          <w:tcPr>
            <w:tcW w:w="2928" w:type="dxa"/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F6E2B" w:rsidRPr="00034314" w:rsidRDefault="00DF6E2B" w:rsidP="00026957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6E2B" w:rsidRPr="00034314" w:rsidRDefault="00DF6E2B" w:rsidP="00026957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6E2B" w:rsidRPr="00034314" w:rsidRDefault="00DF6E2B" w:rsidP="00026957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6E2B" w:rsidRPr="00034314" w:rsidRDefault="00DF6E2B" w:rsidP="00026957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6E2B" w:rsidRPr="00034314" w:rsidRDefault="00DF6E2B" w:rsidP="00026957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(дата)</w:t>
            </w:r>
          </w:p>
        </w:tc>
      </w:tr>
      <w:tr w:rsidR="00DF6E2B" w:rsidRPr="00034314" w:rsidTr="00034314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E2B" w:rsidRPr="00034314" w:rsidRDefault="00DF6E2B" w:rsidP="00A103F1">
            <w:pPr>
              <w:pStyle w:val="aa"/>
            </w:pPr>
          </w:p>
        </w:tc>
      </w:tr>
      <w:tr w:rsidR="00DF6E2B" w:rsidRPr="00034314" w:rsidTr="00034314">
        <w:trPr>
          <w:trHeight w:val="284"/>
          <w:jc w:val="center"/>
        </w:trPr>
        <w:tc>
          <w:tcPr>
            <w:tcW w:w="2928" w:type="dxa"/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F6E2B" w:rsidRPr="00034314" w:rsidRDefault="00DF6E2B" w:rsidP="00A103F1">
            <w:pPr>
              <w:pStyle w:val="aa"/>
              <w:rPr>
                <w:vertAlign w:val="superscript"/>
              </w:rPr>
            </w:pPr>
            <w:r w:rsidRPr="00034314">
              <w:rPr>
                <w:vertAlign w:val="superscript"/>
              </w:rPr>
              <w:t>(дата)</w:t>
            </w:r>
          </w:p>
        </w:tc>
      </w:tr>
    </w:tbl>
    <w:p w:rsidR="00D5110A" w:rsidRPr="00A103F1" w:rsidRDefault="00D5110A" w:rsidP="00A103F1"/>
    <w:sectPr w:rsidR="00D5110A" w:rsidRPr="00A103F1" w:rsidSect="00D511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docVars>
    <w:docVar w:name="adr" w:val=" _x0009_ 440052, г. Пенза, ул. Новотамбовская, д.9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D_dog" w:val=" "/>
    <w:docVar w:name="D_prikaz" w:val=" "/>
    <w:docVar w:name="inn" w:val=" _x0009_ 5837004708 "/>
    <w:docVar w:name="N_dog" w:val=" "/>
    <w:docVar w:name="N_prikaz" w:val=" "/>
    <w:docVar w:name="ogrn" w:val=" _x0009_ 1025801437310 "/>
    <w:docVar w:name="okved" w:val=" _x0009_ _x0009_ 85.11.1 _x0009_ "/>
    <w:docVar w:name="org" w:val=" _x0009_ Государственное бюджетное учреждение здравоохранения &quot;Областной противотуберкулезный диспансер&quot; "/>
    <w:docVar w:name="sv_docs" w:val="1"/>
  </w:docVars>
  <w:rsids>
    <w:rsidRoot w:val="00034314"/>
    <w:rsid w:val="0002033E"/>
    <w:rsid w:val="00034314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66951"/>
    <w:rsid w:val="002743B5"/>
    <w:rsid w:val="002761BA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324AB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7C5F65"/>
    <w:rsid w:val="00820552"/>
    <w:rsid w:val="009647F7"/>
    <w:rsid w:val="009A1326"/>
    <w:rsid w:val="009D6532"/>
    <w:rsid w:val="00A026A4"/>
    <w:rsid w:val="00A103F1"/>
    <w:rsid w:val="00A941A3"/>
    <w:rsid w:val="00B12F45"/>
    <w:rsid w:val="00B2089E"/>
    <w:rsid w:val="00B23167"/>
    <w:rsid w:val="00B3448B"/>
    <w:rsid w:val="00BA560A"/>
    <w:rsid w:val="00C0355B"/>
    <w:rsid w:val="00C30DA5"/>
    <w:rsid w:val="00C93056"/>
    <w:rsid w:val="00CA2E96"/>
    <w:rsid w:val="00CC6DBE"/>
    <w:rsid w:val="00CD2568"/>
    <w:rsid w:val="00D11966"/>
    <w:rsid w:val="00D4006E"/>
    <w:rsid w:val="00D5110A"/>
    <w:rsid w:val="00DC0F74"/>
    <w:rsid w:val="00DC1A91"/>
    <w:rsid w:val="00DD6622"/>
    <w:rsid w:val="00DF6E2B"/>
    <w:rsid w:val="00E25119"/>
    <w:rsid w:val="00E458F1"/>
    <w:rsid w:val="00E83B56"/>
    <w:rsid w:val="00EA3306"/>
    <w:rsid w:val="00EB7BDE"/>
    <w:rsid w:val="00EC5373"/>
    <w:rsid w:val="00F06873"/>
    <w:rsid w:val="00F262EE"/>
    <w:rsid w:val="00F46A20"/>
    <w:rsid w:val="00F835B0"/>
    <w:rsid w:val="00FD4EE4"/>
    <w:rsid w:val="00FE16A7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fpag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fpage</Template>
  <TotalTime>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</vt:lpstr>
    </vt:vector>
  </TitlesOfParts>
  <Company>Krokoz™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creator>Оля</dc:creator>
  <cp:lastModifiedBy>Илюшин Е.Е.</cp:lastModifiedBy>
  <cp:revision>8</cp:revision>
  <cp:lastPrinted>2016-11-24T05:43:00Z</cp:lastPrinted>
  <dcterms:created xsi:type="dcterms:W3CDTF">2016-08-10T11:23:00Z</dcterms:created>
  <dcterms:modified xsi:type="dcterms:W3CDTF">2016-11-24T05:46:00Z</dcterms:modified>
</cp:coreProperties>
</file>